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1273B" w14:textId="244775FC" w:rsidR="00535962" w:rsidRPr="00F7167E" w:rsidRDefault="00A340E9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0E6A8D58" wp14:editId="17C0A93B">
                <wp:simplePos x="0" y="0"/>
                <wp:positionH relativeFrom="column">
                  <wp:posOffset>7230110</wp:posOffset>
                </wp:positionH>
                <wp:positionV relativeFrom="paragraph">
                  <wp:posOffset>-571500</wp:posOffset>
                </wp:positionV>
                <wp:extent cx="2061210" cy="701040"/>
                <wp:effectExtent l="19050" t="0" r="15240" b="2286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61210" cy="701040"/>
                          <a:chOff x="12687" y="523"/>
                          <a:chExt cx="3246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687" y="561"/>
                            <a:ext cx="3246" cy="968"/>
                            <a:chOff x="8939" y="720"/>
                            <a:chExt cx="2702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939" y="1077"/>
                              <a:ext cx="2702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8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22"/>
                                  </w:rPr>
                                </w:sdtEndPr>
                                <w:sdtContent>
                                  <w:p w14:paraId="485D5E7A" w14:textId="5528ED49" w:rsidR="00840E00" w:rsidRPr="00535962" w:rsidRDefault="00A340E9" w:rsidP="00840E00">
                                    <w:pPr>
                                      <w:jc w:val="center"/>
                                    </w:pPr>
                                    <w:r w:rsidRPr="00D82EB5">
                                      <w:rPr>
                                        <w:rStyle w:val="Style2"/>
                                        <w:sz w:val="18"/>
                                      </w:rPr>
                                      <w:t>SUPBANCO-CCC-LPN-2022-0004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81A27EE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6A8D58" id="Group 20" o:spid="_x0000_s1026" style="position:absolute;margin-left:569.3pt;margin-top:-45pt;width:162.3pt;height:55.2pt;z-index:251660288" coordorigin="12687,523" coordsize="3246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687;top:561;width:3246;height:968" coordorigin="8939,720" coordsize="2702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8939;top:1077;width:2702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8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22"/>
                            </w:rPr>
                          </w:sdtEndPr>
                          <w:sdtContent>
                            <w:p w14:paraId="485D5E7A" w14:textId="5528ED49" w:rsidR="00840E00" w:rsidRPr="00535962" w:rsidRDefault="00A340E9" w:rsidP="00840E00">
                              <w:pPr>
                                <w:jc w:val="center"/>
                              </w:pPr>
                              <w:r w:rsidRPr="00D82EB5">
                                <w:rPr>
                                  <w:rStyle w:val="Style2"/>
                                  <w:sz w:val="18"/>
                                </w:rPr>
                                <w:t>SUPBANCO-CCC-LPN-2022-0004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781A27EE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0CC5449E" wp14:editId="06E6242A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A41E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6060CAA" wp14:editId="648603C9">
                <wp:simplePos x="0" y="0"/>
                <wp:positionH relativeFrom="column">
                  <wp:posOffset>-472440</wp:posOffset>
                </wp:positionH>
                <wp:positionV relativeFrom="paragraph">
                  <wp:posOffset>-334645</wp:posOffset>
                </wp:positionV>
                <wp:extent cx="1028700" cy="1078230"/>
                <wp:effectExtent l="3810" t="635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6D898255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FAC9C02" wp14:editId="0BE9CCCD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060CAA" id="Text Box 2" o:spid="_x0000_s1031" type="#_x0000_t202" style="position:absolute;margin-left:-37.2pt;margin-top:-26.35pt;width:81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6D898255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FAC9C02" wp14:editId="0BE9CCCD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96F194A" wp14:editId="362A31A1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7A7FE2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6F194A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" filled="f" stroked="f">
                <v:textbox inset="0,0,0,0">
                  <w:txbxContent>
                    <w:p w14:paraId="6A7A7FE2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2A3ADE39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BBED02C" wp14:editId="3244E3EE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889B97" w14:textId="77777777" w:rsidR="002E1412" w:rsidRPr="002E1412" w:rsidRDefault="00D82EB5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BED02C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" stroked="f">
                <v:textbox>
                  <w:txbxContent>
                    <w:p w14:paraId="38889B97" w14:textId="77777777" w:rsidR="002E1412" w:rsidRPr="002E1412" w:rsidRDefault="009A6F8C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7E8E0EE" wp14:editId="5C09B82A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4AD52F" w14:textId="77777777" w:rsidR="0026335F" w:rsidRPr="0026335F" w:rsidRDefault="00D82EB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E8E0EE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" filled="f" stroked="f">
                <v:textbox>
                  <w:txbxContent>
                    <w:p w14:paraId="1C4AD52F" w14:textId="77777777" w:rsidR="0026335F" w:rsidRPr="0026335F" w:rsidRDefault="009A6F8C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F6BF7BE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BEB1BD0" wp14:editId="059704BC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300018" w14:textId="77777777" w:rsidR="00F7443C" w:rsidRPr="004767CC" w:rsidRDefault="00D82EB5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EB1BD0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" stroked="f">
                <v:textbox>
                  <w:txbxContent>
                    <w:p w14:paraId="45300018" w14:textId="77777777" w:rsidR="00F7443C" w:rsidRPr="004767CC" w:rsidRDefault="009A6F8C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D9D51AE" wp14:editId="67532838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78157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D82EB5">
                              <w:fldChar w:fldCharType="begin"/>
                            </w:r>
                            <w:r w:rsidR="00D82EB5">
                              <w:instrText xml:space="preserve"> NUMPAGES   \* MERGEFORMAT </w:instrText>
                            </w:r>
                            <w:r w:rsidR="00D82EB5"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D82EB5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9D51AE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" filled="f" stroked="f">
                <v:textbox>
                  <w:txbxContent>
                    <w:p w14:paraId="2578157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A6F8C">
                        <w:fldChar w:fldCharType="begin"/>
                      </w:r>
                      <w:r w:rsidR="009A6F8C">
                        <w:instrText xml:space="preserve"> NUMPAGES   \* MERGEFORMAT </w:instrText>
                      </w:r>
                      <w:r w:rsidR="009A6F8C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A6F8C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5C0BEEFE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50DC5E3D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31182D71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07941561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5704EF19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73556925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7357463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2EAFB331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257A374B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5CA7FF94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3404A79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319ED328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351763F3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5D622084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18864D7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7B84E509" w14:textId="77777777" w:rsidTr="00822B7A">
        <w:trPr>
          <w:trHeight w:val="229"/>
          <w:jc w:val="center"/>
        </w:trPr>
        <w:tc>
          <w:tcPr>
            <w:tcW w:w="0" w:type="auto"/>
          </w:tcPr>
          <w:p w14:paraId="762E9B3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7504FC4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B4ECFF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98C012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B1617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982298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17FE0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1C2716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6826D7A" w14:textId="77777777" w:rsidTr="00822B7A">
        <w:trPr>
          <w:trHeight w:val="211"/>
          <w:jc w:val="center"/>
        </w:trPr>
        <w:tc>
          <w:tcPr>
            <w:tcW w:w="0" w:type="auto"/>
          </w:tcPr>
          <w:p w14:paraId="3453971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5D6FF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426F86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61383E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5B8B0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95EC2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35F3AE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7641B9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5BF673B" w14:textId="77777777" w:rsidTr="00822B7A">
        <w:trPr>
          <w:trHeight w:val="229"/>
          <w:jc w:val="center"/>
        </w:trPr>
        <w:tc>
          <w:tcPr>
            <w:tcW w:w="0" w:type="auto"/>
          </w:tcPr>
          <w:p w14:paraId="34AEDF6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3BE26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0E9F82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AE18D8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9FFC8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4C5D4A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47CEA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72A1D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9684EDF" w14:textId="77777777" w:rsidTr="00822B7A">
        <w:trPr>
          <w:trHeight w:val="229"/>
          <w:jc w:val="center"/>
        </w:trPr>
        <w:tc>
          <w:tcPr>
            <w:tcW w:w="0" w:type="auto"/>
          </w:tcPr>
          <w:p w14:paraId="6AE80FA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3AE90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AF6F05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E6F96A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9F30B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C1241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3783FD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73723E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D355D48" w14:textId="77777777" w:rsidTr="00822B7A">
        <w:trPr>
          <w:trHeight w:val="229"/>
          <w:jc w:val="center"/>
        </w:trPr>
        <w:tc>
          <w:tcPr>
            <w:tcW w:w="0" w:type="auto"/>
          </w:tcPr>
          <w:p w14:paraId="41A69C9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FD18BE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4F0978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CF1C6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259CA2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9AD6BD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0E4A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859844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8EDE3E3" w14:textId="77777777" w:rsidTr="00822B7A">
        <w:trPr>
          <w:trHeight w:val="229"/>
          <w:jc w:val="center"/>
        </w:trPr>
        <w:tc>
          <w:tcPr>
            <w:tcW w:w="0" w:type="auto"/>
          </w:tcPr>
          <w:p w14:paraId="43486EC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4CCF413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605517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513197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8C414B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55C66D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4E1E0D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87C05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071C77AC" w14:textId="77777777" w:rsidTr="00822B7A">
        <w:trPr>
          <w:trHeight w:val="229"/>
          <w:jc w:val="center"/>
        </w:trPr>
        <w:tc>
          <w:tcPr>
            <w:tcW w:w="0" w:type="auto"/>
          </w:tcPr>
          <w:p w14:paraId="094C6A5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3991E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43A586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D5DDF1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544BC1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8EFA6E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CE3A8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34BB0E3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0DE08C5E" w14:textId="77777777" w:rsidTr="00822B7A">
        <w:trPr>
          <w:trHeight w:val="211"/>
          <w:jc w:val="center"/>
        </w:trPr>
        <w:tc>
          <w:tcPr>
            <w:tcW w:w="0" w:type="auto"/>
          </w:tcPr>
          <w:p w14:paraId="6A27BD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198048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FF393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E790B1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4AC3E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EF46A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19DA5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7E5970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4FC35B9" w14:textId="77777777" w:rsidTr="00822B7A">
        <w:trPr>
          <w:trHeight w:val="229"/>
          <w:jc w:val="center"/>
        </w:trPr>
        <w:tc>
          <w:tcPr>
            <w:tcW w:w="0" w:type="auto"/>
          </w:tcPr>
          <w:p w14:paraId="7A759FE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D8546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CF347F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C1C68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8D0CA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CE48DA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71AD7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BD8532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245AD28" w14:textId="77777777" w:rsidTr="00822B7A">
        <w:trPr>
          <w:trHeight w:val="229"/>
          <w:jc w:val="center"/>
        </w:trPr>
        <w:tc>
          <w:tcPr>
            <w:tcW w:w="0" w:type="auto"/>
          </w:tcPr>
          <w:p w14:paraId="3AA5D99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799587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0E3823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306EE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C0581C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516B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08A08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A8242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7610D987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7F7615F0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703488CD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A7120FA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510ADE14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8F67524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11F8B1AF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1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CF221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2FA4B1D0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81FC9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7D6A528" wp14:editId="308ADF8D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62804F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7D6A52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" filled="f" stroked="f">
              <v:textbox inset="0,0,0,0">
                <w:txbxContent>
                  <w:p w14:paraId="2362804F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AAEECE7" wp14:editId="03C33B1B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CE80D2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230C6AB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5AAEECE7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" filled="f" stroked="f">
              <v:textbox style="mso-fit-shape-to-text:t" inset="0,0,0,0">
                <w:txbxContent>
                  <w:p w14:paraId="19CE80D2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230C6AB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45B81C3D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3BF1E79" wp14:editId="0600F37C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43202F2B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44BE6AC0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AEC65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3CA2CF04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9A6F8C"/>
    <w:rsid w:val="00A16099"/>
    <w:rsid w:val="00A340E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E67A3"/>
    <w:rsid w:val="00D24FA7"/>
    <w:rsid w:val="00D64696"/>
    <w:rsid w:val="00D82EB5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53A6B2F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69479-CB35-4C13-999A-183832A72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2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Eblin Karina Pena Pérez</cp:lastModifiedBy>
  <cp:revision>4</cp:revision>
  <cp:lastPrinted>2011-03-04T19:05:00Z</cp:lastPrinted>
  <dcterms:created xsi:type="dcterms:W3CDTF">2021-07-15T16:49:00Z</dcterms:created>
  <dcterms:modified xsi:type="dcterms:W3CDTF">2022-01-31T11:49:00Z</dcterms:modified>
</cp:coreProperties>
</file>